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1D" w:rsidRPr="00501403" w:rsidRDefault="00B8661D" w:rsidP="00464C66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П Р О Т О К О Л  № 1</w:t>
      </w:r>
    </w:p>
    <w:p w:rsidR="00B8661D" w:rsidRPr="00501403" w:rsidRDefault="00B8661D" w:rsidP="005D41F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>засідання житлової комісії при виконавчому</w:t>
      </w:r>
    </w:p>
    <w:p w:rsidR="00B8661D" w:rsidRPr="00501403" w:rsidRDefault="00B8661D" w:rsidP="005D41F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>комітеті Херсонської міської ради з обліку</w:t>
      </w:r>
    </w:p>
    <w:p w:rsidR="00B8661D" w:rsidRPr="00501403" w:rsidRDefault="00B8661D" w:rsidP="005D41F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>внутрішньо переміщених осіб та надання житлових</w:t>
      </w:r>
    </w:p>
    <w:p w:rsidR="00B8661D" w:rsidRPr="00501403" w:rsidRDefault="00B8661D" w:rsidP="005D41F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приміщень для тимчасового проживання </w:t>
      </w:r>
    </w:p>
    <w:p w:rsidR="00B8661D" w:rsidRPr="00501403" w:rsidRDefault="00B8661D" w:rsidP="005D41F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>внутрішньо переміщеним особам</w:t>
      </w:r>
    </w:p>
    <w:p w:rsidR="00B8661D" w:rsidRPr="00501403" w:rsidRDefault="00B8661D" w:rsidP="005D41F1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від 12.01.2022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B8661D" w:rsidRPr="00501403" w:rsidRDefault="00B8661D" w:rsidP="005D41F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>ПРИСУТНІ:</w:t>
      </w:r>
    </w:p>
    <w:p w:rsidR="00B8661D" w:rsidRPr="00501403" w:rsidRDefault="00B8661D" w:rsidP="005D41F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501403">
        <w:rPr>
          <w:rFonts w:ascii="Times New Roman" w:hAnsi="Times New Roman"/>
          <w:sz w:val="26"/>
          <w:szCs w:val="26"/>
          <w:lang w:val="uk-UA" w:eastAsia="ru-RU"/>
        </w:rPr>
        <w:t xml:space="preserve">                                         </w:t>
      </w:r>
    </w:p>
    <w:p w:rsidR="00B8661D" w:rsidRDefault="00B8661D" w:rsidP="005D41F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501403">
        <w:rPr>
          <w:rFonts w:ascii="Times New Roman" w:hAnsi="Times New Roman"/>
          <w:sz w:val="26"/>
          <w:szCs w:val="26"/>
          <w:lang w:val="uk-UA" w:eastAsia="ru-RU"/>
        </w:rPr>
        <w:t xml:space="preserve">                                                Члени житлової  комісії</w:t>
      </w:r>
    </w:p>
    <w:p w:rsidR="00B8661D" w:rsidRDefault="00B8661D" w:rsidP="005D41F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</w:p>
    <w:p w:rsidR="00B8661D" w:rsidRPr="00DB18BC" w:rsidRDefault="00B8661D" w:rsidP="00464C66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>ДИКА                               –  начальник відділу обліку, розподілу та приватизації житла</w:t>
      </w:r>
    </w:p>
    <w:p w:rsidR="00B8661D" w:rsidRPr="00DB18BC" w:rsidRDefault="00B8661D" w:rsidP="00464C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Яна                                        управління житлового господарства департаменту                   </w:t>
      </w:r>
    </w:p>
    <w:p w:rsidR="00B8661D" w:rsidRPr="00DB18BC" w:rsidRDefault="00B8661D" w:rsidP="00464C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                                               міського господарства міської ради, заступник голови                </w:t>
      </w:r>
    </w:p>
    <w:p w:rsidR="00B8661D" w:rsidRPr="00DB18BC" w:rsidRDefault="00B8661D" w:rsidP="00464C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                                               комісії</w:t>
      </w:r>
    </w:p>
    <w:p w:rsidR="00B8661D" w:rsidRPr="00DB18BC" w:rsidRDefault="00B8661D" w:rsidP="00464C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РОМАНОВА                    –  головний спеціаліст  сектору обліку   і   розподілу житла       </w:t>
      </w:r>
    </w:p>
    <w:p w:rsidR="00B8661D" w:rsidRPr="00DB18BC" w:rsidRDefault="00B8661D" w:rsidP="00464C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Наталя                                  відділу   обліку,  розподілу  та   приватизації   житла  </w:t>
      </w:r>
    </w:p>
    <w:p w:rsidR="00B8661D" w:rsidRPr="00DB18BC" w:rsidRDefault="00B8661D" w:rsidP="00464C6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                                              управління   житлового   господарства    Департаменту </w:t>
      </w:r>
    </w:p>
    <w:p w:rsidR="00B8661D" w:rsidRPr="00DB18BC" w:rsidRDefault="00B8661D" w:rsidP="00464C66">
      <w:pPr>
        <w:tabs>
          <w:tab w:val="left" w:pos="2977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                                              міського   господарства   Херсонської   міської   ради,</w:t>
      </w:r>
    </w:p>
    <w:p w:rsidR="00B8661D" w:rsidRPr="00501403" w:rsidRDefault="00B8661D" w:rsidP="005D41F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B18BC">
        <w:rPr>
          <w:rFonts w:ascii="Times New Roman" w:hAnsi="Times New Roman"/>
          <w:sz w:val="26"/>
          <w:szCs w:val="26"/>
          <w:lang w:val="uk-UA" w:eastAsia="ru-RU"/>
        </w:rPr>
        <w:t xml:space="preserve">                                          </w:t>
      </w:r>
      <w:r>
        <w:rPr>
          <w:rFonts w:ascii="Times New Roman" w:hAnsi="Times New Roman"/>
          <w:sz w:val="26"/>
          <w:szCs w:val="26"/>
          <w:lang w:val="uk-UA" w:eastAsia="ru-RU"/>
        </w:rPr>
        <w:t xml:space="preserve">    секретар комісії</w:t>
      </w:r>
    </w:p>
    <w:p w:rsidR="00B8661D" w:rsidRPr="00464C66" w:rsidRDefault="00B8661D" w:rsidP="0052557A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БОНДАРУК                      – заступник        обласного          військового        комісара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Анатолій                              Херсонського    обласного       військового     комісаріату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(за згодою)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ВУЙКА                             – адвокат     Херсонської       спеціалізованої    приймальні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Віктор                                   з питань  Криму   Громадської  організації  «Українська»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«Українська   Гелсінська    спілка     з      прав    людини»</w:t>
      </w:r>
    </w:p>
    <w:p w:rsidR="00B8661D" w:rsidRPr="00464C66" w:rsidRDefault="00B8661D" w:rsidP="0052557A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(за згодою)</w:t>
      </w: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ЄФАНОВ                           – директор   Херсонського   міського  центру   соціальних</w:t>
      </w:r>
    </w:p>
    <w:p w:rsidR="00B8661D" w:rsidRPr="00464C66" w:rsidRDefault="00B8661D" w:rsidP="0052557A">
      <w:pPr>
        <w:shd w:val="clear" w:color="auto" w:fill="FFFFFF"/>
        <w:tabs>
          <w:tab w:val="left" w:pos="3060"/>
        </w:tabs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Антон                                    служб   для     сім’ї,     дітей     та      молоді     (за згодою)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ЛИСЕНКО                        – завідувач сектору обліку і розподілу житла відділу 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Анна                                      обліку, розподілу       та приватизації житла управління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житлового господарства департаменту міського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господарства    міської      ради 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ЗАБОЛОТНИЙ                – депутат Херсонської міської ради</w:t>
      </w:r>
      <w:r w:rsidRPr="00464C66">
        <w:rPr>
          <w:rFonts w:ascii="Times New Roman" w:hAnsi="Times New Roman"/>
          <w:sz w:val="26"/>
          <w:szCs w:val="26"/>
        </w:rPr>
        <w:t xml:space="preserve"> </w:t>
      </w:r>
      <w:r w:rsidRPr="00464C66">
        <w:rPr>
          <w:rFonts w:ascii="Times New Roman" w:hAnsi="Times New Roman"/>
          <w:sz w:val="26"/>
          <w:szCs w:val="26"/>
          <w:lang w:val="en-US"/>
        </w:rPr>
        <w:t>VIII</w:t>
      </w:r>
      <w:r w:rsidRPr="00464C66">
        <w:rPr>
          <w:rFonts w:ascii="Times New Roman" w:hAnsi="Times New Roman"/>
          <w:sz w:val="26"/>
          <w:szCs w:val="26"/>
        </w:rPr>
        <w:t xml:space="preserve"> скликання</w:t>
      </w:r>
    </w:p>
    <w:p w:rsidR="00B8661D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Олексій                                (за згодою)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РУЗГІС                             – начальник управління  соціальної  політики міської   ради</w:t>
      </w:r>
    </w:p>
    <w:p w:rsidR="00B8661D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Олена </w:t>
      </w: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ТІЛЬНЕНКО                    – координатор   Південноукраїнського   офісу    громадської</w:t>
      </w:r>
    </w:p>
    <w:p w:rsidR="00B8661D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Олексій                                організації «Крим</w:t>
      </w:r>
      <w:r w:rsidRPr="00464C66">
        <w:rPr>
          <w:rFonts w:ascii="Times New Roman" w:hAnsi="Times New Roman"/>
          <w:sz w:val="26"/>
          <w:szCs w:val="26"/>
          <w:lang w:val="en-US"/>
        </w:rPr>
        <w:t>SOS</w:t>
      </w:r>
      <w:r w:rsidRPr="00464C66">
        <w:rPr>
          <w:rFonts w:ascii="Times New Roman" w:hAnsi="Times New Roman"/>
          <w:sz w:val="26"/>
          <w:szCs w:val="26"/>
          <w:lang w:val="uk-UA"/>
        </w:rPr>
        <w:t xml:space="preserve">”  (за згодою)    </w:t>
      </w: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РУЗАЄВ                           – головний спеціаліст аналітично-консультаційного відділу</w:t>
      </w: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Роман                                  управління аналітичної роботи департаменту правової</w:t>
      </w: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політики та якості міської ради</w:t>
      </w: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ХОЛОДОВ                       – начальник  відділу   технічного   нагляду управління</w:t>
      </w:r>
    </w:p>
    <w:p w:rsidR="00B8661D" w:rsidRPr="00464C66" w:rsidRDefault="00B8661D" w:rsidP="0052557A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Денис                                   капітального будівництва міської ради                                                                                                                                                                                       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ШАЛАГІН                       – начальник       відділу планування та координації діяльності 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>Дмитро                                 житлового господарства управління житлового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господарства департаменту міського господарства міської</w:t>
      </w:r>
    </w:p>
    <w:p w:rsidR="00B8661D" w:rsidRPr="00464C66" w:rsidRDefault="00B8661D" w:rsidP="0052557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64C66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ради</w:t>
      </w:r>
    </w:p>
    <w:p w:rsidR="00B8661D" w:rsidRPr="0052557A" w:rsidRDefault="00B8661D" w:rsidP="0052557A">
      <w:pPr>
        <w:spacing w:after="0" w:line="240" w:lineRule="auto"/>
        <w:jc w:val="both"/>
        <w:rPr>
          <w:rFonts w:ascii="Times New Roman" w:hAnsi="Times New Roman"/>
          <w:color w:val="333333"/>
          <w:sz w:val="26"/>
          <w:szCs w:val="26"/>
          <w:lang w:val="uk-UA"/>
        </w:rPr>
      </w:pPr>
    </w:p>
    <w:p w:rsidR="00B8661D" w:rsidRPr="00501403" w:rsidRDefault="00B8661D" w:rsidP="005D41F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01403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         ПОРЯДОК ДЕННИЙ</w:t>
      </w:r>
    </w:p>
    <w:p w:rsidR="00B8661D" w:rsidRPr="00501403" w:rsidRDefault="00B8661D" w:rsidP="005D41F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B8661D" w:rsidRPr="00501403" w:rsidRDefault="00B8661D" w:rsidP="005D41F1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>І.</w:t>
      </w:r>
      <w:r w:rsidRPr="00501403">
        <w:rPr>
          <w:rFonts w:ascii="Times New Roman" w:hAnsi="Times New Roman"/>
          <w:b/>
          <w:sz w:val="26"/>
          <w:szCs w:val="26"/>
          <w:lang w:val="uk-UA"/>
        </w:rPr>
        <w:t>Інформація щодо взяття  внутрішньо переміщених осіб на облік громадян, які потребують надання житлового приміщення з фондів житла для тимчасового проживання.</w:t>
      </w:r>
    </w:p>
    <w:p w:rsidR="00B8661D" w:rsidRPr="00501403" w:rsidRDefault="00B8661D" w:rsidP="005D41F1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B8661D" w:rsidRPr="00501403" w:rsidRDefault="00B8661D" w:rsidP="001426D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1.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Заява</w:t>
      </w:r>
      <w:r>
        <w:rPr>
          <w:rFonts w:ascii="Times New Roman" w:hAnsi="Times New Roman"/>
          <w:sz w:val="26"/>
          <w:szCs w:val="26"/>
          <w:lang w:val="uk-UA"/>
        </w:rPr>
        <w:t xml:space="preserve"> ххххххх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про взяття на облік громадян, які потребують надання житлового приміщення  з фонду житла для тимчасового проживання внутрішньо переміщених осіб, зі складом сім’ї – 1 особа:</w:t>
      </w:r>
    </w:p>
    <w:p w:rsidR="00B8661D" w:rsidRPr="00501403" w:rsidRDefault="00B8661D" w:rsidP="001426D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1. хххххх – заявник, хххх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р.н.</w:t>
      </w:r>
    </w:p>
    <w:p w:rsidR="00B8661D" w:rsidRPr="00501403" w:rsidRDefault="00B8661D" w:rsidP="002A479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Заявник </w:t>
      </w:r>
      <w:r>
        <w:rPr>
          <w:rFonts w:ascii="Times New Roman" w:hAnsi="Times New Roman"/>
          <w:sz w:val="26"/>
          <w:szCs w:val="26"/>
          <w:lang w:val="uk-UA"/>
        </w:rPr>
        <w:t xml:space="preserve">зареєстрований за адресою: Луганська обл., </w:t>
      </w:r>
      <w:r w:rsidRPr="00501403">
        <w:rPr>
          <w:rFonts w:ascii="Times New Roman" w:hAnsi="Times New Roman"/>
          <w:sz w:val="26"/>
          <w:szCs w:val="26"/>
          <w:lang w:val="uk-UA"/>
        </w:rPr>
        <w:t>м</w:t>
      </w:r>
      <w:r>
        <w:rPr>
          <w:rFonts w:ascii="Times New Roman" w:hAnsi="Times New Roman"/>
          <w:sz w:val="26"/>
          <w:szCs w:val="26"/>
          <w:lang w:val="uk-UA"/>
        </w:rPr>
        <w:t>. Довжанськ,                п</w:t>
      </w:r>
      <w:r w:rsidRPr="00501403">
        <w:rPr>
          <w:rFonts w:ascii="Times New Roman" w:hAnsi="Times New Roman"/>
          <w:sz w:val="26"/>
          <w:szCs w:val="26"/>
          <w:lang w:val="uk-UA"/>
        </w:rPr>
        <w:t>р</w:t>
      </w:r>
      <w:r>
        <w:rPr>
          <w:rFonts w:ascii="Times New Roman" w:hAnsi="Times New Roman"/>
          <w:sz w:val="26"/>
          <w:szCs w:val="26"/>
          <w:lang w:val="uk-UA"/>
        </w:rPr>
        <w:t>ов. Центральн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ий, б. </w:t>
      </w:r>
      <w:r>
        <w:rPr>
          <w:rFonts w:ascii="Times New Roman" w:hAnsi="Times New Roman"/>
          <w:sz w:val="26"/>
          <w:szCs w:val="26"/>
          <w:lang w:val="uk-UA"/>
        </w:rPr>
        <w:t>х, кв. х</w:t>
      </w:r>
      <w:r w:rsidRPr="00501403">
        <w:rPr>
          <w:rFonts w:ascii="Times New Roman" w:hAnsi="Times New Roman"/>
          <w:sz w:val="26"/>
          <w:szCs w:val="26"/>
          <w:lang w:val="uk-UA"/>
        </w:rPr>
        <w:t>.</w:t>
      </w:r>
    </w:p>
    <w:p w:rsidR="00B8661D" w:rsidRPr="00501403" w:rsidRDefault="00B8661D" w:rsidP="001426D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ххххххх</w:t>
      </w:r>
      <w:r w:rsidRPr="00501403">
        <w:rPr>
          <w:rFonts w:ascii="Times New Roman" w:hAnsi="Times New Roman"/>
          <w:sz w:val="26"/>
          <w:szCs w:val="26"/>
          <w:lang w:val="uk-UA"/>
        </w:rPr>
        <w:t>, згідно з довідкою управління праці та соціальн</w:t>
      </w:r>
      <w:r>
        <w:rPr>
          <w:rFonts w:ascii="Times New Roman" w:hAnsi="Times New Roman"/>
          <w:sz w:val="26"/>
          <w:szCs w:val="26"/>
          <w:lang w:val="uk-UA"/>
        </w:rPr>
        <w:t>ого захисту населення Корабельн</w:t>
      </w:r>
      <w:r w:rsidRPr="00501403">
        <w:rPr>
          <w:rFonts w:ascii="Times New Roman" w:hAnsi="Times New Roman"/>
          <w:sz w:val="26"/>
          <w:szCs w:val="26"/>
          <w:lang w:val="uk-UA"/>
        </w:rPr>
        <w:t>ої райо</w:t>
      </w:r>
      <w:r>
        <w:rPr>
          <w:rFonts w:ascii="Times New Roman" w:hAnsi="Times New Roman"/>
          <w:sz w:val="26"/>
          <w:szCs w:val="26"/>
          <w:lang w:val="uk-UA"/>
        </w:rPr>
        <w:t>нної у м. Херсоні ради від 04.03</w:t>
      </w:r>
      <w:r w:rsidRPr="00501403">
        <w:rPr>
          <w:rFonts w:ascii="Times New Roman" w:hAnsi="Times New Roman"/>
          <w:sz w:val="26"/>
          <w:szCs w:val="26"/>
          <w:lang w:val="uk-UA"/>
        </w:rPr>
        <w:t>.20</w:t>
      </w:r>
      <w:r>
        <w:rPr>
          <w:rFonts w:ascii="Times New Roman" w:hAnsi="Times New Roman"/>
          <w:sz w:val="26"/>
          <w:szCs w:val="26"/>
          <w:lang w:val="uk-UA"/>
        </w:rPr>
        <w:t>21 № 6521-5000345034</w:t>
      </w:r>
      <w:r w:rsidRPr="00501403">
        <w:rPr>
          <w:rFonts w:ascii="Times New Roman" w:hAnsi="Times New Roman"/>
          <w:sz w:val="26"/>
          <w:szCs w:val="26"/>
          <w:lang w:val="uk-UA"/>
        </w:rPr>
        <w:t>, перебуває на обліку в Єдиній інформаційній базі даних внутрішньо переміщених осіб.</w:t>
      </w:r>
    </w:p>
    <w:p w:rsidR="00B8661D" w:rsidRPr="00501403" w:rsidRDefault="00B8661D" w:rsidP="001426D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У місті Херсоні заявник проживає за адресою: вул. </w:t>
      </w:r>
      <w:r>
        <w:rPr>
          <w:rFonts w:ascii="Times New Roman" w:hAnsi="Times New Roman"/>
          <w:sz w:val="26"/>
          <w:szCs w:val="26"/>
          <w:lang w:val="uk-UA"/>
        </w:rPr>
        <w:t>Нефтяників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, буд. </w:t>
      </w:r>
      <w:r>
        <w:rPr>
          <w:rFonts w:ascii="Times New Roman" w:hAnsi="Times New Roman"/>
          <w:sz w:val="26"/>
          <w:szCs w:val="26"/>
          <w:lang w:val="uk-UA"/>
        </w:rPr>
        <w:t>х, кв. х</w:t>
      </w:r>
      <w:r w:rsidRPr="00501403">
        <w:rPr>
          <w:rFonts w:ascii="Times New Roman" w:hAnsi="Times New Roman"/>
          <w:sz w:val="26"/>
          <w:szCs w:val="26"/>
          <w:lang w:val="uk-UA"/>
        </w:rPr>
        <w:t>.</w:t>
      </w:r>
    </w:p>
    <w:p w:rsidR="00B8661D" w:rsidRPr="00DB18BC" w:rsidRDefault="00B8661D" w:rsidP="00A951F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ххххххх</w:t>
      </w:r>
      <w:r w:rsidRPr="00DB18BC">
        <w:rPr>
          <w:rFonts w:ascii="Times New Roman" w:hAnsi="Times New Roman"/>
          <w:sz w:val="26"/>
          <w:szCs w:val="26"/>
          <w:lang w:val="uk-UA"/>
        </w:rPr>
        <w:t xml:space="preserve"> зараховується  на облік з загальним правом на забезпечення житловим приміщенням з фондів житла для тимчасового проживання внутрішньо переміщених осіб. </w:t>
      </w:r>
    </w:p>
    <w:p w:rsidR="00B8661D" w:rsidRPr="00501403" w:rsidRDefault="00B8661D" w:rsidP="00A951F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DB18BC">
        <w:rPr>
          <w:rFonts w:ascii="Times New Roman" w:hAnsi="Times New Roman"/>
          <w:sz w:val="26"/>
          <w:szCs w:val="26"/>
          <w:lang w:val="uk-UA"/>
        </w:rPr>
        <w:t xml:space="preserve">КОМІСІЯ ВИРІШИЛА: зарахувати  </w:t>
      </w:r>
      <w:r>
        <w:rPr>
          <w:rFonts w:ascii="Times New Roman" w:hAnsi="Times New Roman"/>
          <w:sz w:val="26"/>
          <w:szCs w:val="26"/>
          <w:lang w:val="uk-UA"/>
        </w:rPr>
        <w:t>ххххххх</w:t>
      </w:r>
      <w:r w:rsidRPr="00DB18BC">
        <w:rPr>
          <w:rFonts w:ascii="Times New Roman" w:hAnsi="Times New Roman"/>
          <w:sz w:val="26"/>
          <w:szCs w:val="26"/>
          <w:lang w:val="uk-UA"/>
        </w:rPr>
        <w:t xml:space="preserve"> на облік з загальним правом на забезпечення житловим приміщенням з фондів житла для тимчасового проживан</w:t>
      </w:r>
      <w:r>
        <w:rPr>
          <w:rFonts w:ascii="Times New Roman" w:hAnsi="Times New Roman"/>
          <w:sz w:val="26"/>
          <w:szCs w:val="26"/>
          <w:lang w:val="uk-UA"/>
        </w:rPr>
        <w:t>ня внутрішньо переміщених осіб</w:t>
      </w:r>
      <w:r w:rsidRPr="00DB18BC">
        <w:rPr>
          <w:rFonts w:ascii="Times New Roman" w:hAnsi="Times New Roman"/>
          <w:sz w:val="26"/>
          <w:szCs w:val="26"/>
          <w:lang w:val="uk-UA"/>
        </w:rPr>
        <w:t>, зі</w:t>
      </w:r>
      <w:r>
        <w:rPr>
          <w:rFonts w:ascii="Times New Roman" w:hAnsi="Times New Roman"/>
          <w:sz w:val="26"/>
          <w:szCs w:val="26"/>
          <w:lang w:val="uk-UA"/>
        </w:rPr>
        <w:t xml:space="preserve"> складом сім’ї – 1 особа, за № х.</w:t>
      </w:r>
      <w:r w:rsidRPr="00DB18BC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B8661D" w:rsidRDefault="00B8661D" w:rsidP="00291F5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661D" w:rsidRPr="00501403" w:rsidRDefault="00B8661D" w:rsidP="00DA79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2.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Заява</w:t>
      </w:r>
      <w:r>
        <w:rPr>
          <w:rFonts w:ascii="Times New Roman" w:hAnsi="Times New Roman"/>
          <w:sz w:val="26"/>
          <w:szCs w:val="26"/>
          <w:lang w:val="uk-UA"/>
        </w:rPr>
        <w:t xml:space="preserve"> ххххххх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про взяття на облік громадян, які потребують надання житлового приміщення  з фонду житла для тимчасового проживання внутрішньо переміщених осіб, зі складом сім’ї – 1 особа:</w:t>
      </w:r>
    </w:p>
    <w:p w:rsidR="00B8661D" w:rsidRPr="00501403" w:rsidRDefault="00B8661D" w:rsidP="00DA79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1. ххххххх – заявниця, хххх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р.н.</w:t>
      </w:r>
    </w:p>
    <w:p w:rsidR="00B8661D" w:rsidRPr="00501403" w:rsidRDefault="00B8661D" w:rsidP="00DA79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Заявниця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зареєстрована за адресою: Донецька обл., </w:t>
      </w:r>
      <w:r w:rsidRPr="00501403">
        <w:rPr>
          <w:rFonts w:ascii="Times New Roman" w:hAnsi="Times New Roman"/>
          <w:sz w:val="26"/>
          <w:szCs w:val="26"/>
          <w:lang w:val="uk-UA"/>
        </w:rPr>
        <w:t>м</w:t>
      </w:r>
      <w:r>
        <w:rPr>
          <w:rFonts w:ascii="Times New Roman" w:hAnsi="Times New Roman"/>
          <w:sz w:val="26"/>
          <w:szCs w:val="26"/>
          <w:lang w:val="uk-UA"/>
        </w:rPr>
        <w:t>. Горлівка,                       вул. Соколовського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, б. </w:t>
      </w:r>
      <w:r>
        <w:rPr>
          <w:rFonts w:ascii="Times New Roman" w:hAnsi="Times New Roman"/>
          <w:sz w:val="26"/>
          <w:szCs w:val="26"/>
          <w:lang w:val="uk-UA"/>
        </w:rPr>
        <w:t>х, кв. х</w:t>
      </w:r>
      <w:r w:rsidRPr="00501403">
        <w:rPr>
          <w:rFonts w:ascii="Times New Roman" w:hAnsi="Times New Roman"/>
          <w:sz w:val="26"/>
          <w:szCs w:val="26"/>
          <w:lang w:val="uk-UA"/>
        </w:rPr>
        <w:t>.</w:t>
      </w:r>
    </w:p>
    <w:p w:rsidR="00B8661D" w:rsidRPr="00501403" w:rsidRDefault="00B8661D" w:rsidP="00DA79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ххххххх</w:t>
      </w:r>
      <w:r w:rsidRPr="00501403">
        <w:rPr>
          <w:rFonts w:ascii="Times New Roman" w:hAnsi="Times New Roman"/>
          <w:sz w:val="26"/>
          <w:szCs w:val="26"/>
          <w:lang w:val="uk-UA"/>
        </w:rPr>
        <w:t>, згідно з довідкою управління праці та соціальн</w:t>
      </w:r>
      <w:r>
        <w:rPr>
          <w:rFonts w:ascii="Times New Roman" w:hAnsi="Times New Roman"/>
          <w:sz w:val="26"/>
          <w:szCs w:val="26"/>
          <w:lang w:val="uk-UA"/>
        </w:rPr>
        <w:t>ого захисту населення Корабельн</w:t>
      </w:r>
      <w:r w:rsidRPr="00501403">
        <w:rPr>
          <w:rFonts w:ascii="Times New Roman" w:hAnsi="Times New Roman"/>
          <w:sz w:val="26"/>
          <w:szCs w:val="26"/>
          <w:lang w:val="uk-UA"/>
        </w:rPr>
        <w:t>ої райо</w:t>
      </w:r>
      <w:r>
        <w:rPr>
          <w:rFonts w:ascii="Times New Roman" w:hAnsi="Times New Roman"/>
          <w:sz w:val="26"/>
          <w:szCs w:val="26"/>
          <w:lang w:val="uk-UA"/>
        </w:rPr>
        <w:t>нної у м. Херсоні ради від 29.10</w:t>
      </w:r>
      <w:r w:rsidRPr="00501403">
        <w:rPr>
          <w:rFonts w:ascii="Times New Roman" w:hAnsi="Times New Roman"/>
          <w:sz w:val="26"/>
          <w:szCs w:val="26"/>
          <w:lang w:val="uk-UA"/>
        </w:rPr>
        <w:t>.20</w:t>
      </w:r>
      <w:r>
        <w:rPr>
          <w:rFonts w:ascii="Times New Roman" w:hAnsi="Times New Roman"/>
          <w:sz w:val="26"/>
          <w:szCs w:val="26"/>
          <w:lang w:val="uk-UA"/>
        </w:rPr>
        <w:t>18 № 6521-2533</w:t>
      </w:r>
      <w:r w:rsidRPr="00501403">
        <w:rPr>
          <w:rFonts w:ascii="Times New Roman" w:hAnsi="Times New Roman"/>
          <w:sz w:val="26"/>
          <w:szCs w:val="26"/>
          <w:lang w:val="uk-UA"/>
        </w:rPr>
        <w:t>, перебуває на обліку в Єдиній інформаційній базі даних внутрішньо переміщених осіб.</w:t>
      </w:r>
    </w:p>
    <w:p w:rsidR="00B8661D" w:rsidRPr="00501403" w:rsidRDefault="00B8661D" w:rsidP="00DA79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У місті Херсоні заявник проживає за адресою: вул. </w:t>
      </w:r>
      <w:r>
        <w:rPr>
          <w:rFonts w:ascii="Times New Roman" w:hAnsi="Times New Roman"/>
          <w:sz w:val="26"/>
          <w:szCs w:val="26"/>
          <w:lang w:val="uk-UA"/>
        </w:rPr>
        <w:t>Івана Вазова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, буд. </w:t>
      </w:r>
      <w:r>
        <w:rPr>
          <w:rFonts w:ascii="Times New Roman" w:hAnsi="Times New Roman"/>
          <w:sz w:val="26"/>
          <w:szCs w:val="26"/>
          <w:lang w:val="uk-UA"/>
        </w:rPr>
        <w:t>х, кімн. х</w:t>
      </w:r>
      <w:r w:rsidRPr="00501403">
        <w:rPr>
          <w:rFonts w:ascii="Times New Roman" w:hAnsi="Times New Roman"/>
          <w:sz w:val="26"/>
          <w:szCs w:val="26"/>
          <w:lang w:val="uk-UA"/>
        </w:rPr>
        <w:t>.</w:t>
      </w:r>
    </w:p>
    <w:p w:rsidR="00B8661D" w:rsidRPr="00501403" w:rsidRDefault="00B8661D" w:rsidP="008222D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ххххххх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зараховується  на облік з першочерговим правом на забезпечення житловим приміщенням з фондів житла для тимчасового проживання внутрішньо переміщених осіб, як особа пенсійного віку.</w:t>
      </w:r>
    </w:p>
    <w:p w:rsidR="00B8661D" w:rsidRPr="00501403" w:rsidRDefault="00B8661D" w:rsidP="008222D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Відповідно до пункту 25 Порядку надання в тимчасове користування житлових приміщень з фондів житла для тимчасового проживання внутрішньо переміщених осіб, </w:t>
      </w:r>
      <w:r>
        <w:rPr>
          <w:rFonts w:ascii="Times New Roman" w:hAnsi="Times New Roman"/>
          <w:sz w:val="26"/>
          <w:szCs w:val="26"/>
          <w:lang w:val="uk-UA"/>
        </w:rPr>
        <w:t>ххххххх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нараховується 22 бали (особа пенсійного віку).</w:t>
      </w:r>
    </w:p>
    <w:p w:rsidR="00B8661D" w:rsidRPr="00501403" w:rsidRDefault="00B8661D" w:rsidP="008222D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КОМІСІЯ ВИРІШИЛА: зарахувати  </w:t>
      </w:r>
      <w:r>
        <w:rPr>
          <w:rFonts w:ascii="Times New Roman" w:hAnsi="Times New Roman"/>
          <w:sz w:val="26"/>
          <w:szCs w:val="26"/>
          <w:lang w:val="uk-UA"/>
        </w:rPr>
        <w:t>ххххххх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на облік з першочерговим правом на забезпечення житловим приміщенням з фондів житла для тимчасового проживання внутр</w:t>
      </w:r>
      <w:r>
        <w:rPr>
          <w:rFonts w:ascii="Times New Roman" w:hAnsi="Times New Roman"/>
          <w:sz w:val="26"/>
          <w:szCs w:val="26"/>
          <w:lang w:val="uk-UA"/>
        </w:rPr>
        <w:t>ішньо переміщених осіб, як особу</w:t>
      </w:r>
      <w:r w:rsidRPr="00501403">
        <w:rPr>
          <w:rFonts w:ascii="Times New Roman" w:hAnsi="Times New Roman"/>
          <w:sz w:val="26"/>
          <w:szCs w:val="26"/>
          <w:lang w:val="uk-UA"/>
        </w:rPr>
        <w:t xml:space="preserve"> пенсійного віку, зі </w:t>
      </w:r>
      <w:r>
        <w:rPr>
          <w:rFonts w:ascii="Times New Roman" w:hAnsi="Times New Roman"/>
          <w:sz w:val="26"/>
          <w:szCs w:val="26"/>
          <w:lang w:val="uk-UA"/>
        </w:rPr>
        <w:t>складом сім’ї – 1 особа, за № х</w:t>
      </w:r>
      <w:r w:rsidRPr="00501403">
        <w:rPr>
          <w:rFonts w:ascii="Times New Roman" w:hAnsi="Times New Roman"/>
          <w:sz w:val="26"/>
          <w:szCs w:val="26"/>
          <w:lang w:val="uk-UA"/>
        </w:rPr>
        <w:t>.</w:t>
      </w:r>
    </w:p>
    <w:p w:rsidR="00B8661D" w:rsidRPr="00501403" w:rsidRDefault="00B8661D" w:rsidP="00E8043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661D" w:rsidRPr="00501403" w:rsidRDefault="00B8661D" w:rsidP="002235B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B8661D" w:rsidRPr="00501403" w:rsidRDefault="00B8661D" w:rsidP="008639B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Заступник голови комісії                                                                             Я.А. Дика                                                                 </w:t>
      </w:r>
    </w:p>
    <w:p w:rsidR="00B8661D" w:rsidRPr="00501403" w:rsidRDefault="00B8661D" w:rsidP="008639B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661D" w:rsidRPr="00501403" w:rsidRDefault="00B8661D" w:rsidP="008639B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01403">
        <w:rPr>
          <w:rFonts w:ascii="Times New Roman" w:hAnsi="Times New Roman"/>
          <w:sz w:val="26"/>
          <w:szCs w:val="26"/>
          <w:lang w:val="uk-UA"/>
        </w:rPr>
        <w:t xml:space="preserve"> Секретар комісії                                                                                           Н.М. Романова</w:t>
      </w:r>
    </w:p>
    <w:p w:rsidR="00B8661D" w:rsidRDefault="00B8661D" w:rsidP="008639B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B8661D" w:rsidRPr="00326314" w:rsidRDefault="00B8661D">
      <w:pPr>
        <w:rPr>
          <w:rFonts w:ascii="Times New Roman" w:hAnsi="Times New Roman"/>
          <w:sz w:val="28"/>
          <w:szCs w:val="28"/>
          <w:lang w:val="uk-UA"/>
        </w:rPr>
      </w:pPr>
    </w:p>
    <w:sectPr w:rsidR="00B8661D" w:rsidRPr="00326314" w:rsidSect="001554CF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95CF8"/>
    <w:multiLevelType w:val="hybridMultilevel"/>
    <w:tmpl w:val="B18CF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EC1"/>
    <w:rsid w:val="00007302"/>
    <w:rsid w:val="00015A9E"/>
    <w:rsid w:val="000206C1"/>
    <w:rsid w:val="000210B2"/>
    <w:rsid w:val="00022FAC"/>
    <w:rsid w:val="000243C5"/>
    <w:rsid w:val="00044A50"/>
    <w:rsid w:val="00044DD6"/>
    <w:rsid w:val="00052928"/>
    <w:rsid w:val="00061A05"/>
    <w:rsid w:val="00062555"/>
    <w:rsid w:val="00076C63"/>
    <w:rsid w:val="00080D33"/>
    <w:rsid w:val="00085802"/>
    <w:rsid w:val="000919D3"/>
    <w:rsid w:val="00094156"/>
    <w:rsid w:val="000C5E72"/>
    <w:rsid w:val="000D2C36"/>
    <w:rsid w:val="000D5783"/>
    <w:rsid w:val="000D70AE"/>
    <w:rsid w:val="000E0106"/>
    <w:rsid w:val="000E5BC9"/>
    <w:rsid w:val="000F3492"/>
    <w:rsid w:val="00100F3C"/>
    <w:rsid w:val="001020AF"/>
    <w:rsid w:val="00103056"/>
    <w:rsid w:val="00103AE8"/>
    <w:rsid w:val="00115B14"/>
    <w:rsid w:val="0012296D"/>
    <w:rsid w:val="00130C59"/>
    <w:rsid w:val="00140DAE"/>
    <w:rsid w:val="001426D0"/>
    <w:rsid w:val="00145DD4"/>
    <w:rsid w:val="001505CF"/>
    <w:rsid w:val="00151E7C"/>
    <w:rsid w:val="00153975"/>
    <w:rsid w:val="001554CF"/>
    <w:rsid w:val="0016160D"/>
    <w:rsid w:val="00161E12"/>
    <w:rsid w:val="00167D9B"/>
    <w:rsid w:val="00175586"/>
    <w:rsid w:val="00182EBE"/>
    <w:rsid w:val="001849BD"/>
    <w:rsid w:val="001A2F65"/>
    <w:rsid w:val="001E0375"/>
    <w:rsid w:val="001E417A"/>
    <w:rsid w:val="001E4A63"/>
    <w:rsid w:val="001E6A20"/>
    <w:rsid w:val="0021452E"/>
    <w:rsid w:val="002235BC"/>
    <w:rsid w:val="00223837"/>
    <w:rsid w:val="0022631C"/>
    <w:rsid w:val="002460C2"/>
    <w:rsid w:val="002508DA"/>
    <w:rsid w:val="00255625"/>
    <w:rsid w:val="00262478"/>
    <w:rsid w:val="002671EE"/>
    <w:rsid w:val="00287C71"/>
    <w:rsid w:val="00291F57"/>
    <w:rsid w:val="00293001"/>
    <w:rsid w:val="002A1FD1"/>
    <w:rsid w:val="002A4793"/>
    <w:rsid w:val="002A47D1"/>
    <w:rsid w:val="002A740D"/>
    <w:rsid w:val="002B6BBA"/>
    <w:rsid w:val="002C72ED"/>
    <w:rsid w:val="002D412E"/>
    <w:rsid w:val="002E419D"/>
    <w:rsid w:val="0030798C"/>
    <w:rsid w:val="0031126E"/>
    <w:rsid w:val="00326314"/>
    <w:rsid w:val="003273C2"/>
    <w:rsid w:val="00356AA2"/>
    <w:rsid w:val="00394E23"/>
    <w:rsid w:val="003B284D"/>
    <w:rsid w:val="003B3492"/>
    <w:rsid w:val="003B5F7A"/>
    <w:rsid w:val="003F2502"/>
    <w:rsid w:val="004105D3"/>
    <w:rsid w:val="00430CFE"/>
    <w:rsid w:val="00433004"/>
    <w:rsid w:val="00441EC1"/>
    <w:rsid w:val="00456AA8"/>
    <w:rsid w:val="00464C66"/>
    <w:rsid w:val="00472E39"/>
    <w:rsid w:val="00483DE4"/>
    <w:rsid w:val="004848E4"/>
    <w:rsid w:val="00485930"/>
    <w:rsid w:val="00494C47"/>
    <w:rsid w:val="004A29CC"/>
    <w:rsid w:val="004A5D3C"/>
    <w:rsid w:val="004A78DF"/>
    <w:rsid w:val="004B6B83"/>
    <w:rsid w:val="004C31CA"/>
    <w:rsid w:val="004D509D"/>
    <w:rsid w:val="004E5E2A"/>
    <w:rsid w:val="00501403"/>
    <w:rsid w:val="00506930"/>
    <w:rsid w:val="0051212F"/>
    <w:rsid w:val="005148FC"/>
    <w:rsid w:val="0052557A"/>
    <w:rsid w:val="00546A22"/>
    <w:rsid w:val="00586799"/>
    <w:rsid w:val="005A59C8"/>
    <w:rsid w:val="005A622D"/>
    <w:rsid w:val="005B7224"/>
    <w:rsid w:val="005C5AA4"/>
    <w:rsid w:val="005D3FE7"/>
    <w:rsid w:val="005D41F1"/>
    <w:rsid w:val="005D584E"/>
    <w:rsid w:val="005F7DAD"/>
    <w:rsid w:val="00601101"/>
    <w:rsid w:val="0060268F"/>
    <w:rsid w:val="00620E93"/>
    <w:rsid w:val="006229B1"/>
    <w:rsid w:val="0064356D"/>
    <w:rsid w:val="006579E7"/>
    <w:rsid w:val="00657A19"/>
    <w:rsid w:val="00666605"/>
    <w:rsid w:val="00675766"/>
    <w:rsid w:val="006808D8"/>
    <w:rsid w:val="00687162"/>
    <w:rsid w:val="00690F89"/>
    <w:rsid w:val="00697A5B"/>
    <w:rsid w:val="006A26A7"/>
    <w:rsid w:val="006C44AF"/>
    <w:rsid w:val="006D00F6"/>
    <w:rsid w:val="006E0B5B"/>
    <w:rsid w:val="006F2C83"/>
    <w:rsid w:val="006F4294"/>
    <w:rsid w:val="007235AD"/>
    <w:rsid w:val="0072427F"/>
    <w:rsid w:val="00741174"/>
    <w:rsid w:val="0074428F"/>
    <w:rsid w:val="007464E9"/>
    <w:rsid w:val="00761D5A"/>
    <w:rsid w:val="00790452"/>
    <w:rsid w:val="007936B0"/>
    <w:rsid w:val="007C0DBA"/>
    <w:rsid w:val="007C1186"/>
    <w:rsid w:val="007F34E3"/>
    <w:rsid w:val="00802FDB"/>
    <w:rsid w:val="008222DD"/>
    <w:rsid w:val="00834438"/>
    <w:rsid w:val="008445C1"/>
    <w:rsid w:val="00853D3E"/>
    <w:rsid w:val="008639B3"/>
    <w:rsid w:val="00867DA5"/>
    <w:rsid w:val="008A5A36"/>
    <w:rsid w:val="008C5A2A"/>
    <w:rsid w:val="008E1C08"/>
    <w:rsid w:val="008E285F"/>
    <w:rsid w:val="008F00EC"/>
    <w:rsid w:val="0090135B"/>
    <w:rsid w:val="00901663"/>
    <w:rsid w:val="00903BC0"/>
    <w:rsid w:val="009166C0"/>
    <w:rsid w:val="00923115"/>
    <w:rsid w:val="00944375"/>
    <w:rsid w:val="00960676"/>
    <w:rsid w:val="0097060D"/>
    <w:rsid w:val="00970C32"/>
    <w:rsid w:val="009765C6"/>
    <w:rsid w:val="009804E1"/>
    <w:rsid w:val="009836A8"/>
    <w:rsid w:val="009A43BF"/>
    <w:rsid w:val="009C148B"/>
    <w:rsid w:val="009D788D"/>
    <w:rsid w:val="00A07EE9"/>
    <w:rsid w:val="00A25782"/>
    <w:rsid w:val="00A51ABD"/>
    <w:rsid w:val="00A55712"/>
    <w:rsid w:val="00A57166"/>
    <w:rsid w:val="00A64815"/>
    <w:rsid w:val="00A70EAA"/>
    <w:rsid w:val="00A71730"/>
    <w:rsid w:val="00A727B4"/>
    <w:rsid w:val="00A74FF3"/>
    <w:rsid w:val="00A765D4"/>
    <w:rsid w:val="00A951F7"/>
    <w:rsid w:val="00AA1389"/>
    <w:rsid w:val="00AA2291"/>
    <w:rsid w:val="00AA7DC5"/>
    <w:rsid w:val="00AC2314"/>
    <w:rsid w:val="00AC3361"/>
    <w:rsid w:val="00AC3FC5"/>
    <w:rsid w:val="00AE1307"/>
    <w:rsid w:val="00AE3210"/>
    <w:rsid w:val="00AF0E91"/>
    <w:rsid w:val="00AF2D20"/>
    <w:rsid w:val="00B00209"/>
    <w:rsid w:val="00B005BE"/>
    <w:rsid w:val="00B00BD1"/>
    <w:rsid w:val="00B12004"/>
    <w:rsid w:val="00B26306"/>
    <w:rsid w:val="00B31CBF"/>
    <w:rsid w:val="00B42DA9"/>
    <w:rsid w:val="00B5634D"/>
    <w:rsid w:val="00B8105E"/>
    <w:rsid w:val="00B8179B"/>
    <w:rsid w:val="00B8661D"/>
    <w:rsid w:val="00B965B7"/>
    <w:rsid w:val="00BA473C"/>
    <w:rsid w:val="00BB11EE"/>
    <w:rsid w:val="00BB1D9E"/>
    <w:rsid w:val="00BB45CC"/>
    <w:rsid w:val="00BC2CF0"/>
    <w:rsid w:val="00BC3A14"/>
    <w:rsid w:val="00BE3324"/>
    <w:rsid w:val="00BE5237"/>
    <w:rsid w:val="00BF0E20"/>
    <w:rsid w:val="00C0172C"/>
    <w:rsid w:val="00C20A80"/>
    <w:rsid w:val="00C31752"/>
    <w:rsid w:val="00C4206B"/>
    <w:rsid w:val="00C42D82"/>
    <w:rsid w:val="00C7022C"/>
    <w:rsid w:val="00C76D3B"/>
    <w:rsid w:val="00C80165"/>
    <w:rsid w:val="00C87DDA"/>
    <w:rsid w:val="00C91AD2"/>
    <w:rsid w:val="00CA6973"/>
    <w:rsid w:val="00CC33FB"/>
    <w:rsid w:val="00CC65D2"/>
    <w:rsid w:val="00CD633A"/>
    <w:rsid w:val="00D03DEC"/>
    <w:rsid w:val="00D12C2D"/>
    <w:rsid w:val="00D13905"/>
    <w:rsid w:val="00D13F0D"/>
    <w:rsid w:val="00D142FC"/>
    <w:rsid w:val="00D26539"/>
    <w:rsid w:val="00D43BB3"/>
    <w:rsid w:val="00D445AC"/>
    <w:rsid w:val="00D47A74"/>
    <w:rsid w:val="00D52946"/>
    <w:rsid w:val="00D53437"/>
    <w:rsid w:val="00D60E6E"/>
    <w:rsid w:val="00D63870"/>
    <w:rsid w:val="00D65C1D"/>
    <w:rsid w:val="00D67F6A"/>
    <w:rsid w:val="00D81D7A"/>
    <w:rsid w:val="00D8676C"/>
    <w:rsid w:val="00D93F2B"/>
    <w:rsid w:val="00D97CC4"/>
    <w:rsid w:val="00DA258C"/>
    <w:rsid w:val="00DA79AF"/>
    <w:rsid w:val="00DB18BC"/>
    <w:rsid w:val="00DB6CE5"/>
    <w:rsid w:val="00DC3C98"/>
    <w:rsid w:val="00DD4EA2"/>
    <w:rsid w:val="00DE2932"/>
    <w:rsid w:val="00DF169A"/>
    <w:rsid w:val="00E05F58"/>
    <w:rsid w:val="00E14334"/>
    <w:rsid w:val="00E22501"/>
    <w:rsid w:val="00E25673"/>
    <w:rsid w:val="00E25AB1"/>
    <w:rsid w:val="00E26179"/>
    <w:rsid w:val="00E27E41"/>
    <w:rsid w:val="00E4330D"/>
    <w:rsid w:val="00E57F71"/>
    <w:rsid w:val="00E8043E"/>
    <w:rsid w:val="00E81D09"/>
    <w:rsid w:val="00E9062D"/>
    <w:rsid w:val="00E95649"/>
    <w:rsid w:val="00E97974"/>
    <w:rsid w:val="00EA68B9"/>
    <w:rsid w:val="00EB4308"/>
    <w:rsid w:val="00EB7613"/>
    <w:rsid w:val="00EC145B"/>
    <w:rsid w:val="00EC1FB2"/>
    <w:rsid w:val="00EC4923"/>
    <w:rsid w:val="00EF6D56"/>
    <w:rsid w:val="00F0051D"/>
    <w:rsid w:val="00F01D32"/>
    <w:rsid w:val="00F0279C"/>
    <w:rsid w:val="00F07F49"/>
    <w:rsid w:val="00F1187D"/>
    <w:rsid w:val="00F12C12"/>
    <w:rsid w:val="00F244FF"/>
    <w:rsid w:val="00F302F2"/>
    <w:rsid w:val="00F4657E"/>
    <w:rsid w:val="00F5497D"/>
    <w:rsid w:val="00F63B49"/>
    <w:rsid w:val="00F73FA8"/>
    <w:rsid w:val="00F80561"/>
    <w:rsid w:val="00F97C06"/>
    <w:rsid w:val="00FB28FC"/>
    <w:rsid w:val="00FE1A72"/>
    <w:rsid w:val="00FE5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8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8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7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977</Words>
  <Characters>5570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П Р О Т О К О Л  № 2</dc:title>
  <dc:subject/>
  <dc:creator>Лисенко А.М.</dc:creator>
  <cp:keywords/>
  <dc:description/>
  <cp:lastModifiedBy>Хозяин</cp:lastModifiedBy>
  <cp:revision>3</cp:revision>
  <cp:lastPrinted>2022-01-04T13:21:00Z</cp:lastPrinted>
  <dcterms:created xsi:type="dcterms:W3CDTF">2022-01-28T08:42:00Z</dcterms:created>
  <dcterms:modified xsi:type="dcterms:W3CDTF">2022-01-28T08:45:00Z</dcterms:modified>
</cp:coreProperties>
</file>